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878" w:rsidRDefault="00780878" w:rsidP="00780878">
      <w:pPr>
        <w:pStyle w:val="NoSpacing"/>
      </w:pPr>
      <w:r>
        <w:rPr>
          <w:u w:val="single"/>
        </w:rPr>
        <w:t>Richard WARDE</w:t>
      </w:r>
      <w:r>
        <w:t xml:space="preserve">     </w:t>
      </w:r>
      <w:r>
        <w:t>(fl.1403)</w:t>
      </w:r>
    </w:p>
    <w:p w:rsidR="00780878" w:rsidRDefault="00780878" w:rsidP="00780878">
      <w:pPr>
        <w:pStyle w:val="NoSpacing"/>
      </w:pPr>
      <w:r>
        <w:t xml:space="preserve">of </w:t>
      </w:r>
      <w:proofErr w:type="spellStart"/>
      <w:r>
        <w:t>Wressle</w:t>
      </w:r>
      <w:proofErr w:type="spellEnd"/>
      <w:r>
        <w:t>, East Riding of Yorkshire.</w:t>
      </w:r>
      <w:bookmarkStart w:id="0" w:name="_GoBack"/>
      <w:bookmarkEnd w:id="0"/>
    </w:p>
    <w:p w:rsidR="00780878" w:rsidRDefault="00780878" w:rsidP="00780878">
      <w:pPr>
        <w:pStyle w:val="NoSpacing"/>
      </w:pPr>
    </w:p>
    <w:p w:rsidR="00780878" w:rsidRDefault="00780878" w:rsidP="00780878">
      <w:pPr>
        <w:pStyle w:val="NoSpacing"/>
      </w:pPr>
    </w:p>
    <w:p w:rsidR="00780878" w:rsidRDefault="00780878" w:rsidP="00780878">
      <w:pPr>
        <w:pStyle w:val="NoSpacing"/>
      </w:pPr>
      <w:r>
        <w:t>23 Apr.1403</w:t>
      </w:r>
      <w:r>
        <w:tab/>
        <w:t xml:space="preserve">He was a juror on the inquisition held at Beverley, East Riding of </w:t>
      </w:r>
    </w:p>
    <w:p w:rsidR="00780878" w:rsidRDefault="00780878" w:rsidP="00780878">
      <w:pPr>
        <w:pStyle w:val="NoSpacing"/>
      </w:pPr>
      <w:r>
        <w:tab/>
      </w:r>
      <w:r>
        <w:tab/>
        <w:t xml:space="preserve">Yorkshire, into the lands of the late Sir James de </w:t>
      </w:r>
      <w:proofErr w:type="gramStart"/>
      <w:r>
        <w:t>Roos(</w:t>
      </w:r>
      <w:proofErr w:type="gramEnd"/>
      <w:r>
        <w:t>q.v.).</w:t>
      </w:r>
    </w:p>
    <w:p w:rsidR="00780878" w:rsidRDefault="00780878" w:rsidP="00780878">
      <w:pPr>
        <w:pStyle w:val="NoSpacing"/>
      </w:pPr>
      <w:r>
        <w:tab/>
      </w:r>
      <w:r>
        <w:tab/>
        <w:t>(Yorkshire I.P.M. p.26)</w:t>
      </w:r>
    </w:p>
    <w:p w:rsidR="00780878" w:rsidRDefault="00780878" w:rsidP="00780878">
      <w:pPr>
        <w:pStyle w:val="NoSpacing"/>
      </w:pPr>
    </w:p>
    <w:p w:rsidR="00780878" w:rsidRDefault="00780878" w:rsidP="00780878">
      <w:pPr>
        <w:pStyle w:val="NoSpacing"/>
      </w:pPr>
    </w:p>
    <w:p w:rsidR="00780878" w:rsidRDefault="00780878" w:rsidP="00780878">
      <w:pPr>
        <w:pStyle w:val="NoSpacing"/>
      </w:pPr>
    </w:p>
    <w:p w:rsidR="00FE6E74" w:rsidRPr="00780878" w:rsidRDefault="00780878" w:rsidP="00780878">
      <w:r>
        <w:t>12 December 2011</w:t>
      </w:r>
    </w:p>
    <w:sectPr w:rsidR="00FE6E74" w:rsidRPr="00780878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compat>
    <w:compatSetting w:name="compatibilityMode" w:uri="http://schemas.microsoft.com/office/word" w:val="12"/>
  </w:compat>
  <w:rsids>
    <w:rsidRoot w:val="00780878"/>
    <w:rsid w:val="00175804"/>
    <w:rsid w:val="002003CE"/>
    <w:rsid w:val="005376CB"/>
    <w:rsid w:val="006915F6"/>
    <w:rsid w:val="00780878"/>
    <w:rsid w:val="007D16F0"/>
    <w:rsid w:val="00AC396E"/>
    <w:rsid w:val="00B64068"/>
    <w:rsid w:val="00B96A42"/>
    <w:rsid w:val="00C06582"/>
    <w:rsid w:val="00C33865"/>
    <w:rsid w:val="00D36E8E"/>
    <w:rsid w:val="00D45B87"/>
    <w:rsid w:val="00DC0558"/>
    <w:rsid w:val="00E47DBD"/>
    <w:rsid w:val="00EA5CAB"/>
    <w:rsid w:val="00EA623A"/>
    <w:rsid w:val="00FA41C1"/>
    <w:rsid w:val="00FE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87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6406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AppData\Roaming\Microsoft\Templates\NormalOld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NormalOld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2011-12-12T21:06:00Z</dcterms:created>
  <dcterms:modified xsi:type="dcterms:W3CDTF">2011-12-12T21:07:00Z</dcterms:modified>
</cp:coreProperties>
</file>